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98E1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FURSEMAN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933D20B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40DE153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8A0FFC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4006D" w14:textId="77777777" w:rsidR="00942AC5" w:rsidRDefault="00942AC5" w:rsidP="00942AC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John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Skryvener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2E13330" w14:textId="77777777" w:rsidR="00942AC5" w:rsidRDefault="00942AC5" w:rsidP="00942AC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47566E4" w14:textId="77777777" w:rsidR="00942AC5" w:rsidRDefault="00942AC5" w:rsidP="00942AC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6F92A59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DA52EE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C2997" w14:textId="77777777" w:rsidR="00942AC5" w:rsidRDefault="00942AC5" w:rsidP="00942A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p w14:paraId="229EB0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9E3B9" w14:textId="77777777" w:rsidR="00942AC5" w:rsidRDefault="00942AC5" w:rsidP="009139A6">
      <w:r>
        <w:separator/>
      </w:r>
    </w:p>
  </w:endnote>
  <w:endnote w:type="continuationSeparator" w:id="0">
    <w:p w14:paraId="5076145A" w14:textId="77777777" w:rsidR="00942AC5" w:rsidRDefault="00942A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4A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96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B6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DE598" w14:textId="77777777" w:rsidR="00942AC5" w:rsidRDefault="00942AC5" w:rsidP="009139A6">
      <w:r>
        <w:separator/>
      </w:r>
    </w:p>
  </w:footnote>
  <w:footnote w:type="continuationSeparator" w:id="0">
    <w:p w14:paraId="35DA7606" w14:textId="77777777" w:rsidR="00942AC5" w:rsidRDefault="00942A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89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AB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E50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C5"/>
    <w:rsid w:val="000666E0"/>
    <w:rsid w:val="002510B7"/>
    <w:rsid w:val="005C130B"/>
    <w:rsid w:val="00826F5C"/>
    <w:rsid w:val="009139A6"/>
    <w:rsid w:val="00942AC5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2A97"/>
  <w15:chartTrackingRefBased/>
  <w15:docId w15:val="{655BDF77-E5C2-438D-929F-7E2F6842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2022-01-26T19:08:00Z</dcterms:created>
  <dcterms:modified xsi:type="dcterms:W3CDTF">2022-01-26T19:09:00Z</dcterms:modified>
</cp:coreProperties>
</file>